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F97B5" w14:textId="77777777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C4-230439</w:t>
      </w:r>
    </w:p>
    <w:p w14:paraId="738BC78D" w14:textId="77777777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4DD02EC8" w14:textId="77777777" w:rsidR="00D05C6C" w:rsidRPr="00D05C6C" w:rsidRDefault="00D05C6C" w:rsidP="00D05C6C">
      <w:pPr>
        <w:pStyle w:val="Header"/>
        <w:tabs>
          <w:tab w:val="right" w:pos="9638"/>
        </w:tabs>
        <w:rPr>
          <w:sz w:val="24"/>
          <w:szCs w:val="24"/>
        </w:rPr>
      </w:pPr>
    </w:p>
    <w:p w14:paraId="2106F8CF" w14:textId="5721FC12" w:rsidR="00D05C6C" w:rsidRPr="006C2E80" w:rsidRDefault="00D05C6C" w:rsidP="00D05C6C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>
        <w:rPr>
          <w:sz w:val="24"/>
          <w:szCs w:val="24"/>
        </w:rPr>
        <w:t>40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</w:t>
      </w:r>
      <w:r>
        <w:rPr>
          <w:sz w:val="24"/>
          <w:szCs w:val="24"/>
        </w:rPr>
        <w:t>1</w:t>
      </w:r>
      <w:r w:rsidRPr="00B37BE6">
        <w:rPr>
          <w:sz w:val="24"/>
          <w:szCs w:val="24"/>
        </w:rPr>
        <w:t>-</w:t>
      </w:r>
      <w:r w:rsidRPr="00D05C6C">
        <w:rPr>
          <w:sz w:val="24"/>
          <w:szCs w:val="24"/>
        </w:rPr>
        <w:t>230256</w:t>
      </w:r>
    </w:p>
    <w:p w14:paraId="2383DB8B" w14:textId="77777777" w:rsidR="00D05C6C" w:rsidRDefault="00D05C6C" w:rsidP="00D05C6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157C0C17" w14:textId="50251699" w:rsidR="00D05C6C" w:rsidRPr="00D05C6C" w:rsidRDefault="00D05C6C" w:rsidP="002201D7">
      <w:pPr>
        <w:pStyle w:val="Header"/>
        <w:tabs>
          <w:tab w:val="right" w:pos="9638"/>
        </w:tabs>
        <w:rPr>
          <w:rFonts w:eastAsia="Yu Mincho" w:hint="eastAsia"/>
          <w:sz w:val="24"/>
          <w:szCs w:val="24"/>
        </w:rPr>
      </w:pPr>
    </w:p>
    <w:p w14:paraId="403D0A07" w14:textId="1B9E5A46" w:rsidR="002201D7" w:rsidRPr="006C2E80" w:rsidRDefault="002201D7" w:rsidP="002201D7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="00B37BE6" w:rsidRPr="00B37BE6">
        <w:rPr>
          <w:sz w:val="24"/>
          <w:szCs w:val="24"/>
        </w:rPr>
        <w:t>C3-230080</w:t>
      </w:r>
    </w:p>
    <w:p w14:paraId="00B68BD5" w14:textId="77777777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761F2352" w14:textId="77777777" w:rsidR="002201D7" w:rsidRDefault="002201D7" w:rsidP="002201D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D366E04" w14:textId="77777777" w:rsidR="00D05C6C" w:rsidRPr="00D05C6C" w:rsidRDefault="00D05C6C" w:rsidP="003E1AC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 w:hint="eastAsia"/>
          <w:sz w:val="20"/>
          <w:lang w:eastAsia="zh-CN"/>
        </w:rPr>
      </w:pP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7F9F2F8C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55B3A4BC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5C6C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571C7DF1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FA43CC2" w14:textId="63635614" w:rsidR="00C0483A" w:rsidRDefault="00C0483A" w:rsidP="00C0483A">
      <w:pPr>
        <w:rPr>
          <w:lang w:eastAsia="zh-CN"/>
        </w:rPr>
      </w:pPr>
      <w:r>
        <w:t>For CT</w:t>
      </w:r>
      <w:r>
        <w:t>1</w:t>
      </w:r>
      <w:r>
        <w:t>:</w:t>
      </w:r>
    </w:p>
    <w:p w14:paraId="215C1391" w14:textId="77777777" w:rsidR="009A7525" w:rsidRDefault="009A7525" w:rsidP="009A75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43780D55" w14:textId="5DB367DF" w:rsidR="00C0483A" w:rsidRDefault="009A7525" w:rsidP="009A7525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of URSP</w:t>
      </w:r>
      <w:r w:rsidR="001B768C">
        <w:rPr>
          <w:lang w:eastAsia="zh-CN"/>
        </w:rPr>
        <w:t>.</w:t>
      </w:r>
    </w:p>
    <w:p w14:paraId="41B4DE36" w14:textId="0E32872A" w:rsidR="005A09B5" w:rsidRDefault="000E745F">
      <w:pPr>
        <w:rPr>
          <w:lang w:eastAsia="zh-CN"/>
        </w:rPr>
      </w:pPr>
      <w:r>
        <w:t>For CT3:</w:t>
      </w:r>
    </w:p>
    <w:p w14:paraId="2DAA1AE5" w14:textId="2D74E15F" w:rsidR="004E2B7A" w:rsidRDefault="000E745F" w:rsidP="004E2B7A">
      <w:pPr>
        <w:pStyle w:val="B1"/>
        <w:rPr>
          <w:lang w:eastAsia="zh-CN"/>
        </w:rPr>
      </w:pPr>
      <w:r>
        <w:t>-</w:t>
      </w:r>
      <w:r>
        <w:tab/>
      </w:r>
      <w:r w:rsidR="004E2B7A">
        <w:rPr>
          <w:lang w:eastAsia="zh-CN"/>
        </w:rPr>
        <w:t xml:space="preserve">Improve correctness of NWDAF analytics </w:t>
      </w:r>
    </w:p>
    <w:p w14:paraId="71D69679" w14:textId="1385EB3B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139DE2F2" w14:textId="57B04D45" w:rsidR="00AF517B" w:rsidRDefault="00AF517B" w:rsidP="00AF517B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90814">
        <w:rPr>
          <w:lang w:eastAsia="zh-CN"/>
        </w:rPr>
        <w:t>PFD Information</w:t>
      </w:r>
      <w:r w:rsidR="007A1F91">
        <w:rPr>
          <w:noProof/>
        </w:rPr>
        <w:t xml:space="preserve"> collection from </w:t>
      </w:r>
      <w:r w:rsidR="00890814">
        <w:rPr>
          <w:noProof/>
        </w:rPr>
        <w:t xml:space="preserve">the </w:t>
      </w:r>
      <w:r w:rsidR="007A1F91">
        <w:rPr>
          <w:noProof/>
        </w:rPr>
        <w:t>NEF</w:t>
      </w:r>
      <w:r w:rsidR="007A1F91">
        <w:rPr>
          <w:rFonts w:hint="eastAsia"/>
          <w:noProof/>
          <w:lang w:eastAsia="zh-CN"/>
        </w:rPr>
        <w:t>(</w:t>
      </w:r>
      <w:r w:rsidR="007A1F91">
        <w:rPr>
          <w:noProof/>
          <w:lang w:eastAsia="zh-CN"/>
        </w:rPr>
        <w:t>PFDF)</w:t>
      </w:r>
      <w:r w:rsidR="007A1F91">
        <w:rPr>
          <w:noProof/>
          <w:lang w:eastAsia="zh-CN"/>
        </w:rPr>
        <w:t>;</w:t>
      </w:r>
    </w:p>
    <w:p w14:paraId="505788E5" w14:textId="62D35F1D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61F4D7FD" w14:textId="365BDD8F" w:rsidR="00ED17C5" w:rsidRDefault="00ED17C5" w:rsidP="00ED17C5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Potential update on the NEF and the DCCF to support the case;</w:t>
      </w:r>
    </w:p>
    <w:p w14:paraId="492B8ED6" w14:textId="51CCC7D2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271372D2" w14:textId="1DAC3BE7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3028BC47" w14:textId="391B1151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5E7426D1" w14:textId="396A4B45" w:rsidR="00ED17C5" w:rsidRDefault="00ED17C5" w:rsidP="00ED17C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UPSP updates;</w:t>
      </w:r>
    </w:p>
    <w:p w14:paraId="25CBCF67" w14:textId="655035E5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4B25CFA3" w14:textId="498CED32" w:rsidR="00C6653F" w:rsidRDefault="00C6653F" w:rsidP="00C6653F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Additional data from the </w:t>
      </w:r>
      <w:r>
        <w:rPr>
          <w:lang w:eastAsia="zh-CN"/>
        </w:rPr>
        <w:t>PCF</w:t>
      </w:r>
      <w:r w:rsidR="00BC6716">
        <w:rPr>
          <w:lang w:eastAsia="zh-CN"/>
        </w:rPr>
        <w:t>, the SMF and the AMF.</w:t>
      </w:r>
    </w:p>
    <w:p w14:paraId="16E07391" w14:textId="31BEB97D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3BBE50A7" w14:textId="099D2F74" w:rsidR="004E2B7A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A0B545" w14:textId="63B8F1FF" w:rsidR="00492E93" w:rsidRDefault="004E2B7A" w:rsidP="004E2B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3B4FC7E4" w14:textId="77777777" w:rsidR="00821B34" w:rsidRDefault="00821B34" w:rsidP="00821B3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7C01A964" w14:textId="418D43FB" w:rsidR="003C5C3E" w:rsidRDefault="003C5C3E" w:rsidP="003C5C3E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Potential update of the UDM</w:t>
      </w:r>
      <w:r w:rsidR="000306A0">
        <w:rPr>
          <w:lang w:eastAsia="zh-CN"/>
        </w:rPr>
        <w:t>/UDR</w:t>
      </w:r>
      <w:r>
        <w:rPr>
          <w:lang w:eastAsia="zh-CN"/>
        </w:rPr>
        <w:t xml:space="preserve"> to support the scenario;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7FAFB92B" w14:textId="77777777" w:rsidR="00BE4E38" w:rsidRPr="00492E93" w:rsidRDefault="00BE4E38" w:rsidP="00BE4E38">
      <w:pPr>
        <w:pStyle w:val="B1"/>
        <w:rPr>
          <w:rFonts w:eastAsia="Yu Mincho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2F628633" w14:textId="5385D4AA" w:rsidR="003C6579" w:rsidRDefault="003C6579" w:rsidP="00862828">
      <w:pPr>
        <w:pStyle w:val="B2"/>
        <w:rPr>
          <w:lang w:val="en-US" w:eastAsia="zh-CN"/>
        </w:rPr>
      </w:pPr>
    </w:p>
    <w:p w14:paraId="5BF94B3F" w14:textId="77777777" w:rsidR="00862828" w:rsidRDefault="00862828">
      <w:pPr>
        <w:pStyle w:val="B1"/>
        <w:rPr>
          <w:rFonts w:eastAsia="Times New Roman"/>
          <w:color w:val="auto"/>
          <w:lang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3F9E4B38" w:rsidR="00541E4C" w:rsidRDefault="001B768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48957D34" w:rsidR="00541E4C" w:rsidRDefault="001B768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pdate of URSP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15B5C027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1B768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responsibility</w:t>
            </w:r>
          </w:p>
        </w:tc>
      </w:tr>
      <w:tr w:rsidR="00BC6716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BC6716" w:rsidRDefault="00BC6716" w:rsidP="00BC671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</w:t>
            </w:r>
            <w:r>
              <w:rPr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A7D" w14:textId="02E41983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77777777" w:rsidR="00BC6716" w:rsidRDefault="00BC6716" w:rsidP="00BC671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77777777" w:rsidR="00BC6716" w:rsidRDefault="00BC6716" w:rsidP="00BC6716">
            <w:pPr>
              <w:pStyle w:val="TAL"/>
              <w:rPr>
                <w:lang w:eastAsia="zh-CN"/>
              </w:rPr>
            </w:pPr>
          </w:p>
        </w:tc>
      </w:tr>
      <w:tr w:rsidR="00BC6716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7A679F9F" w14:textId="167A3801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C6716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4721C18F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even </w:t>
            </w:r>
            <w:r w:rsidRPr="00F13F86">
              <w:rPr>
                <w:lang w:eastAsia="zh-CN"/>
              </w:rPr>
              <w:t>Rel-17 leftover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C6716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BC6716" w:rsidRPr="00F141E7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</w:t>
            </w:r>
            <w:r>
              <w:rPr>
                <w:lang w:val="en-US" w:eastAsia="zh-CN"/>
              </w:rPr>
              <w:t>;</w:t>
            </w:r>
          </w:p>
          <w:p w14:paraId="297E89A4" w14:textId="18B706F8" w:rsidR="00BC6716" w:rsidRDefault="00BC6716" w:rsidP="00BC6716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C6716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C6716" w:rsidRPr="007A1F91" w:rsidRDefault="00BC6716" w:rsidP="00BC671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zh-CN"/>
              </w:rPr>
              <w:t>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C6716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</w:t>
            </w:r>
            <w:r>
              <w:rPr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0C84AF9A" w:rsidR="00BC6716" w:rsidRDefault="00BC6716" w:rsidP="00BC6716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 xml:space="preserve">even </w:t>
            </w:r>
            <w:r w:rsidRPr="00F13F86">
              <w:rPr>
                <w:lang w:eastAsia="zh-CN"/>
              </w:rPr>
              <w:t>Rel-17 leftover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C6716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>
              <w:rPr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709B5A9B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;</w:t>
            </w:r>
          </w:p>
          <w:p w14:paraId="2A9F918B" w14:textId="0369101A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C6716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C6716" w:rsidRDefault="00BC6716" w:rsidP="00BC671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0D2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t>nhancements on Data collection and Storage</w:t>
            </w:r>
            <w:r>
              <w:rPr>
                <w:lang w:eastAsia="zh-CN"/>
              </w:rPr>
              <w:t>;</w:t>
            </w:r>
          </w:p>
          <w:p w14:paraId="1AB77B99" w14:textId="4004E788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C6716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7167A6DC" w:rsidR="00BC6716" w:rsidRDefault="00BC6716" w:rsidP="00BC6716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3B9F82BF" w:rsidR="00BC6716" w:rsidRDefault="00BC6716" w:rsidP="00BC6716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C6716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3675D788" w:rsidR="00BC6716" w:rsidRPr="00541E4C" w:rsidRDefault="00BC6716" w:rsidP="00BC6716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30793F15" w:rsidR="00BC6716" w:rsidRPr="00541E4C" w:rsidRDefault="00BC6716" w:rsidP="00BC6716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BC6716" w:rsidRPr="00541E4C" w:rsidRDefault="00BC6716" w:rsidP="00BC6716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</w:t>
            </w:r>
            <w:r>
              <w:rPr>
                <w:lang w:eastAsia="zh-CN"/>
              </w:rPr>
              <w:t>;</w:t>
            </w:r>
          </w:p>
          <w:p w14:paraId="48FE9C1B" w14:textId="294A09D1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Potential update</w:t>
            </w:r>
            <w:r>
              <w:rPr>
                <w:lang w:eastAsia="zh-CN"/>
              </w:rPr>
              <w:t xml:space="preserve"> to </w:t>
            </w:r>
            <w:r>
              <w:rPr>
                <w:lang w:val="en-US" w:eastAsia="zh-CN"/>
              </w:rPr>
              <w:t>support</w:t>
            </w:r>
            <w:r>
              <w:rPr>
                <w:lang w:val="en-US" w:eastAsia="zh-CN"/>
              </w:rPr>
              <w:t xml:space="preserve">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BC6716" w:rsidRPr="00BF1AC0" w:rsidRDefault="00BC6716" w:rsidP="00BC671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>support</w:t>
            </w:r>
            <w:r>
              <w:rPr>
                <w:lang w:val="en-US" w:eastAsia="zh-CN"/>
              </w:rPr>
              <w:t xml:space="preserve">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2061566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E12" w14:textId="733DBD61" w:rsidR="00BC6716" w:rsidRDefault="00BC6716" w:rsidP="00BC671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6AD9" w14:textId="7CA579C7" w:rsidR="00BC6716" w:rsidRDefault="00BC6716" w:rsidP="00BC671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64C" w14:textId="369A5B15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5AE" w14:textId="5AA50F84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BC6716" w:rsidRDefault="00BC6716" w:rsidP="00BC671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</w:t>
            </w:r>
            <w:r>
              <w:rPr>
                <w:lang w:eastAsia="zh-CN"/>
              </w:rPr>
              <w:t>;</w:t>
            </w:r>
          </w:p>
          <w:p w14:paraId="1ACE3E9A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</w:t>
            </w:r>
            <w:r>
              <w:rPr>
                <w:lang w:eastAsia="zh-CN"/>
              </w:rPr>
              <w:t>;</w:t>
            </w:r>
          </w:p>
          <w:p w14:paraId="1FE376E2" w14:textId="7030CA4F" w:rsidR="00BC6716" w:rsidRDefault="00BC6716" w:rsidP="00BC6716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BC6716" w:rsidRDefault="00BC6716" w:rsidP="00BC671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</w:t>
            </w:r>
            <w:r>
              <w:rPr>
                <w:noProof/>
                <w:lang w:eastAsia="zh-CN"/>
              </w:rPr>
              <w:t>;</w:t>
            </w:r>
          </w:p>
          <w:p w14:paraId="364D1F14" w14:textId="2B8B1DAC" w:rsidR="00BC6716" w:rsidRPr="00BF1AC0" w:rsidRDefault="00BC6716" w:rsidP="00BC671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t>nhancements on QoS Sustainability analytics</w:t>
            </w:r>
            <w:r>
              <w:rPr>
                <w:lang w:eastAsia="zh-CN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677732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5CE" w14:textId="04034349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9A6" w14:textId="578E2A8D" w:rsidR="00BC6716" w:rsidRPr="00BF1AC0" w:rsidRDefault="00BC6716" w:rsidP="00BC67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66B" w14:textId="04257139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ACA" w14:textId="2B755945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3C7FB9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4C4" w14:textId="0038A35E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D29" w14:textId="0C38F5C1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5C15" w14:textId="38D7470A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8B1" w14:textId="35CD0B72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3A09D9F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2D1" w14:textId="04B06C64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A74" w14:textId="17DFEDBF" w:rsidR="00BC6716" w:rsidRDefault="00BC6716" w:rsidP="00BC6716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566" w14:textId="4D8C8D82" w:rsidR="00BC6716" w:rsidRDefault="00BC6716" w:rsidP="00BC6716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247" w14:textId="241D933D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BC6716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14F27AD5" w:rsidR="00BC6716" w:rsidRDefault="00BC6716" w:rsidP="00BC6716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7F3AFC6A" w:rsidR="00BC6716" w:rsidRDefault="00BC6716" w:rsidP="00BC6716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BC6716" w:rsidRDefault="00BC6716" w:rsidP="00BC6716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BC6716" w:rsidRDefault="00BC6716" w:rsidP="00BC67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18A4538E" w:rsidR="005A09B5" w:rsidRPr="003D64F7" w:rsidRDefault="005A09B5" w:rsidP="003D64F7">
            <w:pPr>
              <w:pStyle w:val="TAL"/>
            </w:pP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73262F79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1AF828B5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3D3E551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4E842" w14:textId="77777777" w:rsidR="0061597C" w:rsidRDefault="0061597C">
      <w:pPr>
        <w:spacing w:after="0"/>
      </w:pPr>
      <w:r>
        <w:separator/>
      </w:r>
    </w:p>
  </w:endnote>
  <w:endnote w:type="continuationSeparator" w:id="0">
    <w:p w14:paraId="3761DEDF" w14:textId="77777777" w:rsidR="0061597C" w:rsidRDefault="006159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EB31" w14:textId="77777777" w:rsidR="0061597C" w:rsidRDefault="0061597C">
      <w:pPr>
        <w:spacing w:after="0"/>
      </w:pPr>
      <w:r>
        <w:separator/>
      </w:r>
    </w:p>
  </w:footnote>
  <w:footnote w:type="continuationSeparator" w:id="0">
    <w:p w14:paraId="2A25780A" w14:textId="77777777" w:rsidR="0061597C" w:rsidRDefault="006159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5AA6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AD6EF5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725D"/>
    <w:rsid w:val="00087766"/>
    <w:rsid w:val="00090634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5777"/>
    <w:rsid w:val="00163798"/>
    <w:rsid w:val="0016394E"/>
    <w:rsid w:val="00171925"/>
    <w:rsid w:val="00173998"/>
    <w:rsid w:val="00174617"/>
    <w:rsid w:val="001759A7"/>
    <w:rsid w:val="00197084"/>
    <w:rsid w:val="001A4192"/>
    <w:rsid w:val="001A7910"/>
    <w:rsid w:val="001B14F7"/>
    <w:rsid w:val="001B768C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205AD"/>
    <w:rsid w:val="00321FF1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B7A"/>
    <w:rsid w:val="004E2CE2"/>
    <w:rsid w:val="004E313F"/>
    <w:rsid w:val="004E5172"/>
    <w:rsid w:val="004E6F8A"/>
    <w:rsid w:val="00502CD2"/>
    <w:rsid w:val="00504E33"/>
    <w:rsid w:val="005125F8"/>
    <w:rsid w:val="005206E9"/>
    <w:rsid w:val="005213A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1597C"/>
    <w:rsid w:val="00620B3F"/>
    <w:rsid w:val="006216A3"/>
    <w:rsid w:val="0062221C"/>
    <w:rsid w:val="006239E7"/>
    <w:rsid w:val="006254C4"/>
    <w:rsid w:val="006323BE"/>
    <w:rsid w:val="006418C6"/>
    <w:rsid w:val="00641ED8"/>
    <w:rsid w:val="0064395C"/>
    <w:rsid w:val="006443BE"/>
    <w:rsid w:val="0064537A"/>
    <w:rsid w:val="00645AC9"/>
    <w:rsid w:val="006472A7"/>
    <w:rsid w:val="006474E7"/>
    <w:rsid w:val="00654893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A0EF8"/>
    <w:rsid w:val="006A45BA"/>
    <w:rsid w:val="006B4280"/>
    <w:rsid w:val="006B4B1C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272C"/>
    <w:rsid w:val="00790BCC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B67DE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37BE6"/>
    <w:rsid w:val="00B567D1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F69"/>
    <w:rsid w:val="00BA3A53"/>
    <w:rsid w:val="00BA3C54"/>
    <w:rsid w:val="00BA4095"/>
    <w:rsid w:val="00BA5B43"/>
    <w:rsid w:val="00BA648F"/>
    <w:rsid w:val="00BB0FC9"/>
    <w:rsid w:val="00BB403D"/>
    <w:rsid w:val="00BB5EBF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7072"/>
    <w:rsid w:val="00EC1355"/>
    <w:rsid w:val="00EC3039"/>
    <w:rsid w:val="00EC5235"/>
    <w:rsid w:val="00EC628B"/>
    <w:rsid w:val="00ED17C5"/>
    <w:rsid w:val="00ED2922"/>
    <w:rsid w:val="00ED3744"/>
    <w:rsid w:val="00ED6B03"/>
    <w:rsid w:val="00ED7A5B"/>
    <w:rsid w:val="00EE3B47"/>
    <w:rsid w:val="00EE4C54"/>
    <w:rsid w:val="00EE77C3"/>
    <w:rsid w:val="00EF0F13"/>
    <w:rsid w:val="00EF16EB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6E3A"/>
    <w:rsid w:val="00F76BE5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黄震宁5</cp:lastModifiedBy>
  <cp:revision>6</cp:revision>
  <cp:lastPrinted>2000-02-29T11:31:00Z</cp:lastPrinted>
  <dcterms:created xsi:type="dcterms:W3CDTF">2023-02-17T15:42:00Z</dcterms:created>
  <dcterms:modified xsi:type="dcterms:W3CDTF">2023-02-17T15:54:00Z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